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F884C" w14:textId="6FE05A53" w:rsidR="00EE56A0" w:rsidRDefault="00EE56A0" w:rsidP="00EE5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</w:t>
      </w:r>
      <w:r w:rsidR="00D16B44">
        <w:rPr>
          <w:b/>
          <w:noProof/>
          <w:sz w:val="24"/>
        </w:rPr>
        <w:t>1243</w:t>
      </w:r>
    </w:p>
    <w:p w14:paraId="1EB2E693" w14:textId="783CB5EE" w:rsidR="00F14D14" w:rsidRDefault="00EE56A0" w:rsidP="00EE5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38EC5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957B69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72CBD" w:rsidR="001E41F3" w:rsidRPr="00410371" w:rsidRDefault="00D16B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6DA5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AB74E" w:rsidR="001E41F3" w:rsidRPr="00410371" w:rsidRDefault="00A11D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15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25764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="008470F5">
              <w:rPr>
                <w:b/>
                <w:noProof/>
                <w:sz w:val="28"/>
              </w:rPr>
              <w:t>8.</w:t>
            </w:r>
            <w:r w:rsidR="00752721">
              <w:rPr>
                <w:b/>
                <w:noProof/>
                <w:sz w:val="28"/>
              </w:rPr>
              <w:t>6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AD4C7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 w:rsidRPr="00DE5058">
              <w:rPr>
                <w:noProof/>
              </w:rPr>
              <w:t>Correction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608B1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F6B01" w:rsidR="001E41F3" w:rsidRDefault="000C51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213E0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C516D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81947" w:rsidR="001E41F3" w:rsidRDefault="008470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C3975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</w:t>
            </w:r>
            <w:r w:rsidR="008470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45619" w:rsidR="00FB0457" w:rsidRDefault="00FB0457" w:rsidP="00FB04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FB04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0457" w:rsidRDefault="00FB0457" w:rsidP="00FB0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0457" w:rsidRDefault="00FB0457" w:rsidP="00FB0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3D5AC" w:rsidR="00FB0457" w:rsidRDefault="00FB0457" w:rsidP="00FB04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 </w:t>
            </w:r>
            <w:r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item from table A.5-2</w:t>
            </w:r>
          </w:p>
        </w:tc>
      </w:tr>
      <w:tr w:rsidR="00FB04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0457" w:rsidRDefault="00FB0457" w:rsidP="00FB0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0457" w:rsidRDefault="00FB0457" w:rsidP="00FB0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EB579" w:rsidR="00FB0457" w:rsidRDefault="00FB0457" w:rsidP="00FB0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131E1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4CD22105" w14:textId="77777777" w:rsidR="004465C9" w:rsidRPr="004465C9" w:rsidRDefault="004465C9" w:rsidP="004465C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54932492"/>
      <w:r w:rsidRPr="004465C9">
        <w:rPr>
          <w:rFonts w:ascii="Arial" w:eastAsia="宋体" w:hAnsi="Arial"/>
          <w:sz w:val="36"/>
        </w:rPr>
        <w:t>A.5</w:t>
      </w:r>
      <w:r w:rsidRPr="004465C9">
        <w:rPr>
          <w:rFonts w:ascii="Arial" w:eastAsia="宋体" w:hAnsi="Arial"/>
          <w:sz w:val="36"/>
        </w:rPr>
        <w:tab/>
      </w:r>
      <w:proofErr w:type="spellStart"/>
      <w:r w:rsidRPr="004465C9">
        <w:rPr>
          <w:rFonts w:ascii="Arial" w:eastAsia="宋体" w:hAnsi="Arial"/>
          <w:sz w:val="36"/>
        </w:rPr>
        <w:t>MCData</w:t>
      </w:r>
      <w:proofErr w:type="spellEnd"/>
      <w:r w:rsidRPr="004465C9">
        <w:rPr>
          <w:rFonts w:ascii="Arial" w:eastAsia="宋体" w:hAnsi="Arial"/>
          <w:sz w:val="36"/>
        </w:rPr>
        <w:t xml:space="preserve"> service configuration data</w:t>
      </w:r>
      <w:bookmarkEnd w:id="2"/>
    </w:p>
    <w:p w14:paraId="3449984E" w14:textId="77777777" w:rsidR="004465C9" w:rsidRPr="004465C9" w:rsidRDefault="004465C9" w:rsidP="004465C9">
      <w:pPr>
        <w:rPr>
          <w:rFonts w:eastAsia="宋体"/>
        </w:rPr>
      </w:pPr>
      <w:r w:rsidRPr="004465C9">
        <w:rPr>
          <w:rFonts w:eastAsia="宋体"/>
        </w:rPr>
        <w:t>The general aspects of MC service configuration are specified in 3GPP TS 23.280 [5]. The MCData service configuration data is stored in the MCData server.</w:t>
      </w:r>
    </w:p>
    <w:p w14:paraId="0664B9DD" w14:textId="77777777" w:rsidR="004465C9" w:rsidRPr="004465C9" w:rsidRDefault="004465C9" w:rsidP="004465C9">
      <w:pPr>
        <w:rPr>
          <w:rFonts w:eastAsia="宋体"/>
        </w:rPr>
      </w:pPr>
      <w:r w:rsidRPr="004465C9">
        <w:rPr>
          <w:rFonts w:eastAsia="宋体"/>
        </w:rPr>
        <w:t>Tables A.5-1 and A.5-2 describe the configuration data required to support the use of on-network MCData service. Tables A.5-1 and A.5-3 describe the configuration data required to support the use of off-network MCData service. Data in tables A.5-1 and A.5-3 can be configured offline using the CSC-11 reference point.</w:t>
      </w:r>
    </w:p>
    <w:p w14:paraId="613AF85F" w14:textId="77777777" w:rsidR="004465C9" w:rsidRPr="004465C9" w:rsidRDefault="004465C9" w:rsidP="004465C9">
      <w:pPr>
        <w:rPr>
          <w:rFonts w:eastAsia="宋体"/>
        </w:rPr>
      </w:pPr>
    </w:p>
    <w:p w14:paraId="2E575158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t>Table A.5-1: MCData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5B9C372A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67F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8E7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C20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3D8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03A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</w:tbl>
    <w:p w14:paraId="12FD33E2" w14:textId="77777777" w:rsidR="004465C9" w:rsidRPr="004465C9" w:rsidRDefault="004465C9" w:rsidP="004465C9">
      <w:pPr>
        <w:rPr>
          <w:rFonts w:eastAsia="宋体"/>
        </w:rPr>
      </w:pPr>
    </w:p>
    <w:p w14:paraId="16BC0E9D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lastRenderedPageBreak/>
        <w:t>Table A.5-2: MCData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698C440B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68A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19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AB8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078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835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  <w:tr w:rsidR="004465C9" w:rsidRPr="004465C9" w14:paraId="0668AD3F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56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8DC3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3C9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DE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A7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42085D48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095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4E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ED4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F0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296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B86BDE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45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F7A2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payload data size for SDS over signalling control plane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ED6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87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560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297C324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C4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1C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70F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C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1F0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592E324B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76E3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[R-6.2.2.1-002d],</w:t>
            </w:r>
          </w:p>
          <w:p w14:paraId="1FB79DC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E2A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A2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569A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053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1A37ECA6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CF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[R-6.2.2.3-001]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61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A9C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814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0F5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695A5BB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BB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8C5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D9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BA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220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9931A6A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CB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098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2A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28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14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2D34C7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223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32F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A37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EA9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8A7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4BD59E9B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961E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E70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FF3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F2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1E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6D91FE5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8B8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B77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7959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D7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5F3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31D37E65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A12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59F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&gt;&gt; List of users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741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51C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46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D7DBEE1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B42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C5E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46A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215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0E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6EF58C17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69D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695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&gt;&gt; Communication priority (see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NOTE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2C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B5C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6B7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Y</w:t>
            </w:r>
          </w:p>
        </w:tc>
      </w:tr>
      <w:tr w:rsidR="004465C9" w:rsidRPr="004465C9" w14:paraId="2B3C0B94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377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D87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47B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67D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2D0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1D3F3E2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78B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73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MCData notification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78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BE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72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D83F0B0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F3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41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Server URI(s)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A91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BF3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24A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EC7412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77F" w14:textId="64B8D621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del w:id="3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Subclause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5.15 of 3GPP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TS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22.280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885" w14:textId="22E82ECB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del w:id="4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7C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30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52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2534B101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6D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C63" w14:textId="72529A8B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del w:id="5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7C1C" w14:textId="04B01642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6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1636" w14:textId="4B89E8AD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7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FDE" w14:textId="21FB94D8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8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</w:tr>
      <w:tr w:rsidR="004465C9" w:rsidRPr="004465C9" w14:paraId="0A97ABA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68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C11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E8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B7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C3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</w:tr>
      <w:tr w:rsidR="004465C9" w:rsidRPr="004465C9" w14:paraId="0C9CDF1C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BF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36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&gt; Support of ad hoc group data communication (enabled/disabled) 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(see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NOTE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0E4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7DA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456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6206EAF2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E25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[R-6.15.5.3-002]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84D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number of particpants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068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E58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310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1EAFB98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423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[R-6.15.5.3-004]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454B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&gt; </w:t>
            </w: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 xml:space="preserve">Hang timer for ad hoc group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3E1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FB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FE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46BEB0F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5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E73C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C2B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98C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FB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39C235A6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23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FCB0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List of preferred media codecs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A43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6EE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721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51BF322E" w14:textId="77777777" w:rsidTr="004465C9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F1DA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1: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  <w:t xml:space="preserve">The maximum payload data size for SDS over signalling control plane shall be less than or equal to the maximum data size for SDS. </w:t>
            </w:r>
          </w:p>
          <w:p w14:paraId="559B1C26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2: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</w:r>
            <w:r w:rsidRPr="004465C9">
              <w:rPr>
                <w:rFonts w:ascii="Arial" w:eastAsia="宋体" w:hAnsi="Arial" w:cs="Arial"/>
                <w:sz w:val="18"/>
                <w:lang w:val="fr-FR"/>
              </w:rPr>
              <w:t>The usage of this parameter by the MCData server is up to implementation.</w:t>
            </w:r>
          </w:p>
          <w:p w14:paraId="3A93C37C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3: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</w:r>
            <w:r w:rsidRPr="004465C9">
              <w:rPr>
                <w:rFonts w:ascii="Arial" w:eastAsia="宋体" w:hAnsi="Arial" w:cs="Arial"/>
                <w:sz w:val="18"/>
                <w:lang w:val="fr-FR"/>
              </w:rPr>
              <w:t xml:space="preserve">If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the support for ad hoc group data communication is disabled by the MC system then all other configurations related to </w:t>
            </w: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 xml:space="preserve">ad hoc group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>data communication are not applicable</w:t>
            </w:r>
          </w:p>
        </w:tc>
      </w:tr>
    </w:tbl>
    <w:p w14:paraId="2EF4E927" w14:textId="77777777" w:rsidR="004465C9" w:rsidRPr="004465C9" w:rsidRDefault="004465C9" w:rsidP="004465C9">
      <w:pPr>
        <w:rPr>
          <w:rFonts w:eastAsia="宋体"/>
        </w:rPr>
      </w:pPr>
    </w:p>
    <w:p w14:paraId="04A139DD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lastRenderedPageBreak/>
        <w:t>Table A.5-3: MCData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6A0E953F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8BB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6FF9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FC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2D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2F1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  <w:tr w:rsidR="004465C9" w:rsidRPr="004465C9" w14:paraId="0B6DA6E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7BA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D4B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E9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19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8F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410B5E3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89C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493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48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430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104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6E413F2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B0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E94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118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563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038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</w:tbl>
    <w:p w14:paraId="5821C750" w14:textId="77777777" w:rsidR="004465C9" w:rsidRPr="004465C9" w:rsidRDefault="004465C9" w:rsidP="004465C9">
      <w:pPr>
        <w:rPr>
          <w:rFonts w:eastAsia="宋体"/>
        </w:rPr>
      </w:pPr>
    </w:p>
    <w:p w14:paraId="3614A8A8" w14:textId="77777777" w:rsidR="004465C9" w:rsidRDefault="004465C9" w:rsidP="00C56393">
      <w:pPr>
        <w:outlineLvl w:val="0"/>
        <w:rPr>
          <w:noProof/>
          <w:highlight w:val="yellow"/>
          <w:lang w:eastAsia="zh-CN"/>
        </w:rPr>
      </w:pPr>
    </w:p>
    <w:sectPr w:rsidR="004465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1F16C" w14:textId="77777777" w:rsidR="00A11D6F" w:rsidRDefault="00A11D6F">
      <w:r>
        <w:separator/>
      </w:r>
    </w:p>
  </w:endnote>
  <w:endnote w:type="continuationSeparator" w:id="0">
    <w:p w14:paraId="15DECB59" w14:textId="77777777" w:rsidR="00A11D6F" w:rsidRDefault="00A1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3D815" w14:textId="77777777" w:rsidR="00A11D6F" w:rsidRDefault="00A11D6F">
      <w:r>
        <w:separator/>
      </w:r>
    </w:p>
  </w:footnote>
  <w:footnote w:type="continuationSeparator" w:id="0">
    <w:p w14:paraId="1B771F24" w14:textId="77777777" w:rsidR="00A11D6F" w:rsidRDefault="00A11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516D"/>
    <w:rsid w:val="000C6598"/>
    <w:rsid w:val="000D44B3"/>
    <w:rsid w:val="000D4AA4"/>
    <w:rsid w:val="000E7ADE"/>
    <w:rsid w:val="000F6DA5"/>
    <w:rsid w:val="0010172D"/>
    <w:rsid w:val="0014013E"/>
    <w:rsid w:val="00145D43"/>
    <w:rsid w:val="00192C46"/>
    <w:rsid w:val="001A08B3"/>
    <w:rsid w:val="001A5A29"/>
    <w:rsid w:val="001A7B60"/>
    <w:rsid w:val="001B52F0"/>
    <w:rsid w:val="001B7A65"/>
    <w:rsid w:val="001C1A26"/>
    <w:rsid w:val="001E41F3"/>
    <w:rsid w:val="00204DF5"/>
    <w:rsid w:val="00251DDA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ED2"/>
    <w:rsid w:val="002D0EC2"/>
    <w:rsid w:val="002E472E"/>
    <w:rsid w:val="00305409"/>
    <w:rsid w:val="003609EF"/>
    <w:rsid w:val="0036231A"/>
    <w:rsid w:val="00374DD4"/>
    <w:rsid w:val="003E1A36"/>
    <w:rsid w:val="00410371"/>
    <w:rsid w:val="004242F1"/>
    <w:rsid w:val="004465C9"/>
    <w:rsid w:val="004566CE"/>
    <w:rsid w:val="004B1934"/>
    <w:rsid w:val="004B75B7"/>
    <w:rsid w:val="004D335E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5F2AE2"/>
    <w:rsid w:val="00621188"/>
    <w:rsid w:val="006257ED"/>
    <w:rsid w:val="00653DE4"/>
    <w:rsid w:val="0065516E"/>
    <w:rsid w:val="006653F0"/>
    <w:rsid w:val="00665C32"/>
    <w:rsid w:val="00665C47"/>
    <w:rsid w:val="00674B87"/>
    <w:rsid w:val="00692BC6"/>
    <w:rsid w:val="00695808"/>
    <w:rsid w:val="006963F4"/>
    <w:rsid w:val="006B46FB"/>
    <w:rsid w:val="006E21FB"/>
    <w:rsid w:val="006E78BA"/>
    <w:rsid w:val="006F5526"/>
    <w:rsid w:val="00752721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470F5"/>
    <w:rsid w:val="00850110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1761C"/>
    <w:rsid w:val="00941E30"/>
    <w:rsid w:val="00957B69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02398"/>
    <w:rsid w:val="00A1022E"/>
    <w:rsid w:val="00A11D6F"/>
    <w:rsid w:val="00A163FC"/>
    <w:rsid w:val="00A16496"/>
    <w:rsid w:val="00A246B6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C1EBF"/>
    <w:rsid w:val="00AC5820"/>
    <w:rsid w:val="00AD1CD8"/>
    <w:rsid w:val="00AD52A9"/>
    <w:rsid w:val="00B066AA"/>
    <w:rsid w:val="00B13571"/>
    <w:rsid w:val="00B258BB"/>
    <w:rsid w:val="00B27101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CF1213"/>
    <w:rsid w:val="00D03F9A"/>
    <w:rsid w:val="00D06D51"/>
    <w:rsid w:val="00D16B44"/>
    <w:rsid w:val="00D17764"/>
    <w:rsid w:val="00D24991"/>
    <w:rsid w:val="00D50255"/>
    <w:rsid w:val="00D66520"/>
    <w:rsid w:val="00D84AE9"/>
    <w:rsid w:val="00DA6E09"/>
    <w:rsid w:val="00DB509C"/>
    <w:rsid w:val="00DC0B52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81077"/>
    <w:rsid w:val="00E94D40"/>
    <w:rsid w:val="00EB09B7"/>
    <w:rsid w:val="00ED03EF"/>
    <w:rsid w:val="00ED296A"/>
    <w:rsid w:val="00EE46CE"/>
    <w:rsid w:val="00EE56A0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04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uiPriority w:val="99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yph">
    <w:name w:val="glyph"/>
    <w:rsid w:val="00850110"/>
  </w:style>
  <w:style w:type="character" w:customStyle="1" w:styleId="UnresolvedMention1">
    <w:name w:val="Unresolved Mention1"/>
    <w:uiPriority w:val="99"/>
    <w:semiHidden/>
    <w:rsid w:val="00850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E7AE-4C22-428B-B65B-50CFF858D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1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Cuili0401</cp:lastModifiedBy>
  <cp:revision>73</cp:revision>
  <cp:lastPrinted>1899-12-31T23:00:00Z</cp:lastPrinted>
  <dcterms:created xsi:type="dcterms:W3CDTF">2020-02-03T08:32:00Z</dcterms:created>
  <dcterms:modified xsi:type="dcterms:W3CDTF">2024-04-08T14:16:00Z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(3)WyzaZQywgnHgoqVO6Am1DPB25WokTM4HKt+vx2Fr9bIa3dyEChV3x8+UYolVy6UOn+Nrcd6X
Zjnw7aJY8CUxyMaVDSJROvyYHeeNETD/iWAy25RvGf1X0N8jSiUc4LMyJjUK4iNvEtjlBGJI
jA6lf65tQhA5kQIiVT/0NSoInMVqGMue8y59uxoGarCpqgfl3Q2yvYs3kdTWYzIkahiFRVFF
f//tN+kHuiKebfQtf3</vt:lpwstr>
  </property>
  <property fmtid="{D5CDD505-2E9C-101B-9397-08002B2CF9AE}" pid="22" name="_2015_ms_pID_7253431">
    <vt:lpwstr>skfooho4zdcJcK/JFZmpzOrrbqRMSa6X65iu1P8qNvbw0SMLhbTVlv
laQD7K5fzmSPoVey0HUGv9COlo9lfuca6CHS811PQ9tMJ7ZgNRhQaIOu6NeFA3RreZO2jB5C
+W48SJEryjyrkVrbU5p7YE6nA/1zD3fUdX6jYZFlcK+NaxLB67OpURKme3CcKOMJ/o3Euybl
z68KtvK33FhIohYStuwnPtHZSpUpZybiGmgv</vt:lpwstr>
  </property>
  <property fmtid="{D5CDD505-2E9C-101B-9397-08002B2CF9AE}" pid="23" name="_2015_ms_pID_7253432">
    <vt:lpwstr>wQ==</vt:lpwstr>
  </property>
</Properties>
</file>